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6EF2B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MORTON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44820E47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A8279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C3D24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searcher of ships in Gravesend and from there on either </w:t>
      </w:r>
      <w:proofErr w:type="gramStart"/>
      <w:r>
        <w:rPr>
          <w:rFonts w:ascii="Times New Roman" w:hAnsi="Times New Roman" w:cs="Times New Roman"/>
          <w:sz w:val="24"/>
          <w:szCs w:val="24"/>
        </w:rPr>
        <w:t>side</w:t>
      </w:r>
      <w:proofErr w:type="gramEnd"/>
    </w:p>
    <w:p w14:paraId="2F62581C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Thames as far as the sea.    (C.F.R. 1399-1403 p.201)</w:t>
      </w:r>
    </w:p>
    <w:p w14:paraId="6ADAEF54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C5C74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3C08F" w14:textId="77777777" w:rsidR="001C2486" w:rsidRDefault="001C2486" w:rsidP="001C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6FDA10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D5A41" w14:textId="77777777" w:rsidR="001C2486" w:rsidRDefault="001C2486" w:rsidP="009139A6">
      <w:r>
        <w:separator/>
      </w:r>
    </w:p>
  </w:endnote>
  <w:endnote w:type="continuationSeparator" w:id="0">
    <w:p w14:paraId="7DB6D3E1" w14:textId="77777777" w:rsidR="001C2486" w:rsidRDefault="001C24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B6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4C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4C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AA28" w14:textId="77777777" w:rsidR="001C2486" w:rsidRDefault="001C2486" w:rsidP="009139A6">
      <w:r>
        <w:separator/>
      </w:r>
    </w:p>
  </w:footnote>
  <w:footnote w:type="continuationSeparator" w:id="0">
    <w:p w14:paraId="7F7ABBAB" w14:textId="77777777" w:rsidR="001C2486" w:rsidRDefault="001C24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47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46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26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86"/>
    <w:rsid w:val="000666E0"/>
    <w:rsid w:val="001C248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B456A"/>
  <w15:chartTrackingRefBased/>
  <w15:docId w15:val="{27916C82-DA65-4AB2-BD3B-14CD08B8D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2021-06-14T09:53:00Z</dcterms:created>
  <dcterms:modified xsi:type="dcterms:W3CDTF">2021-06-14T09:54:00Z</dcterms:modified>
</cp:coreProperties>
</file>